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E00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E00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8" w14:textId="6A048CA9" w:rsidR="00C44B8B" w:rsidRPr="0052681C" w:rsidRDefault="00504828" w:rsidP="008469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4828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4E1E00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B" w14:textId="0DE386FF" w:rsidR="00C44B8B" w:rsidRPr="00D63804" w:rsidRDefault="00D6380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color w:val="FFFFFF"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2355360</w:t>
            </w:r>
          </w:p>
        </w:tc>
      </w:tr>
    </w:tbl>
    <w:p w14:paraId="4E1E00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E00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E00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E0082" w14:textId="77777777" w:rsidR="00C44B8B" w:rsidRPr="0052681C" w:rsidRDefault="00C44B8B" w:rsidP="00C44B8B"/>
    <w:p w14:paraId="4E1E0083" w14:textId="77777777" w:rsidR="00C44B8B" w:rsidRPr="0052681C" w:rsidRDefault="00C44B8B" w:rsidP="00C44B8B"/>
    <w:p w14:paraId="4E1E0084" w14:textId="77777777" w:rsidR="00C44B8B" w:rsidRPr="0052681C" w:rsidRDefault="00C44B8B" w:rsidP="00C44B8B"/>
    <w:p w14:paraId="4E1E00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E00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E0087" w14:textId="4E1615F5"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F468B" w:rsidRPr="004F468B">
        <w:rPr>
          <w:b/>
          <w:sz w:val="26"/>
          <w:szCs w:val="26"/>
        </w:rPr>
        <w:t>Гаситель вибрации ГВУ(М)-1,2-1,6</w:t>
      </w:r>
      <w:r>
        <w:rPr>
          <w:b/>
          <w:sz w:val="26"/>
          <w:szCs w:val="26"/>
        </w:rPr>
        <w:t>)</w:t>
      </w:r>
      <w:r w:rsidR="00D63804">
        <w:rPr>
          <w:b/>
          <w:sz w:val="26"/>
          <w:szCs w:val="26"/>
        </w:rPr>
        <w:t xml:space="preserve"> или эквивалент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14:paraId="4E1E00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E00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E008A" w14:textId="7A068895" w:rsidR="004F4E9E" w:rsidRPr="00BE1FB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1FB3">
        <w:rPr>
          <w:sz w:val="24"/>
          <w:szCs w:val="24"/>
        </w:rPr>
        <w:t xml:space="preserve">Технические требования, характеристики </w:t>
      </w:r>
      <w:r w:rsidR="00770408" w:rsidRPr="00BE1FB3">
        <w:rPr>
          <w:sz w:val="24"/>
          <w:szCs w:val="24"/>
        </w:rPr>
        <w:t>линейной арматуры и гасителей вибрации</w:t>
      </w:r>
      <w:r w:rsidR="004F4E9E" w:rsidRPr="00BE1FB3">
        <w:rPr>
          <w:sz w:val="24"/>
          <w:szCs w:val="24"/>
        </w:rPr>
        <w:t xml:space="preserve"> должны соответствовать параметрам </w:t>
      </w:r>
      <w:r w:rsidR="00E60BE1">
        <w:rPr>
          <w:sz w:val="24"/>
          <w:szCs w:val="24"/>
        </w:rPr>
        <w:t>ТУ 3449-015</w:t>
      </w:r>
      <w:r w:rsidR="00A17DCF" w:rsidRPr="001A7FCA">
        <w:rPr>
          <w:sz w:val="24"/>
          <w:szCs w:val="24"/>
        </w:rPr>
        <w:t>-</w:t>
      </w:r>
      <w:r w:rsidR="00E60BE1">
        <w:rPr>
          <w:sz w:val="24"/>
          <w:szCs w:val="24"/>
        </w:rPr>
        <w:t>84716711</w:t>
      </w:r>
      <w:r w:rsidR="00A17DCF" w:rsidRPr="001A7FCA">
        <w:rPr>
          <w:sz w:val="24"/>
          <w:szCs w:val="24"/>
        </w:rPr>
        <w:t>-20</w:t>
      </w:r>
      <w:r w:rsidR="00E60BE1">
        <w:rPr>
          <w:sz w:val="24"/>
          <w:szCs w:val="24"/>
        </w:rPr>
        <w:t>09</w:t>
      </w:r>
      <w:r w:rsidRPr="00BE1FB3">
        <w:rPr>
          <w:sz w:val="24"/>
          <w:szCs w:val="24"/>
        </w:rPr>
        <w:t>.</w:t>
      </w:r>
    </w:p>
    <w:p w14:paraId="4E1E008B" w14:textId="77777777"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p w14:paraId="4E1E008C" w14:textId="7F87A008" w:rsidR="00BE1FB3" w:rsidRDefault="00BE1FB3" w:rsidP="00DF5F74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111361A6" w14:textId="7C74DF3A" w:rsidR="00D63804" w:rsidRDefault="00D63804" w:rsidP="00DF5F74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  <w:r>
        <w:rPr>
          <w:noProof/>
        </w:rPr>
        <w:drawing>
          <wp:inline distT="0" distB="0" distL="0" distR="0" wp14:anchorId="2AA4BA1E" wp14:editId="0C84E918">
            <wp:extent cx="6296025" cy="3067050"/>
            <wp:effectExtent l="0" t="0" r="9525" b="0"/>
            <wp:docPr id="7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5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3AF258" w14:textId="77777777" w:rsidR="00D63804" w:rsidRDefault="00D63804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99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41"/>
        <w:gridCol w:w="1060"/>
        <w:gridCol w:w="1027"/>
        <w:gridCol w:w="1326"/>
        <w:gridCol w:w="758"/>
        <w:gridCol w:w="758"/>
        <w:gridCol w:w="646"/>
        <w:gridCol w:w="646"/>
        <w:gridCol w:w="646"/>
        <w:gridCol w:w="646"/>
        <w:gridCol w:w="646"/>
      </w:tblGrid>
      <w:tr w:rsidR="003E7FCC" w14:paraId="4B5BCF7C" w14:textId="77777777" w:rsidTr="00247A34">
        <w:trPr>
          <w:jc w:val="center"/>
        </w:trPr>
        <w:tc>
          <w:tcPr>
            <w:tcW w:w="157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3C110C" w14:textId="77777777" w:rsidR="003E7FCC" w:rsidRDefault="003E7FCC" w:rsidP="00247A34">
            <w:pPr>
              <w:ind w:firstLine="0"/>
              <w:jc w:val="center"/>
            </w:pPr>
            <w:r>
              <w:t>Марка гасителя</w:t>
            </w:r>
          </w:p>
        </w:tc>
        <w:tc>
          <w:tcPr>
            <w:tcW w:w="96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66CFE6" w14:textId="77777777" w:rsidR="003E7FCC" w:rsidRDefault="003E7FCC" w:rsidP="00247A34">
            <w:pPr>
              <w:ind w:firstLine="0"/>
              <w:jc w:val="center"/>
            </w:pPr>
            <w:r>
              <w:t>Диаметр провода / каната, мм</w:t>
            </w:r>
          </w:p>
        </w:tc>
        <w:tc>
          <w:tcPr>
            <w:tcW w:w="9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42A2E4" w14:textId="77777777" w:rsidR="003E7FCC" w:rsidRDefault="003E7FCC" w:rsidP="00247A34">
            <w:pPr>
              <w:ind w:firstLine="0"/>
              <w:jc w:val="center"/>
            </w:pPr>
            <w:r>
              <w:t>Марка зажима для провода / каната</w:t>
            </w:r>
          </w:p>
        </w:tc>
        <w:tc>
          <w:tcPr>
            <w:tcW w:w="12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6FD3E0" w14:textId="77777777" w:rsidR="003E7FCC" w:rsidRDefault="003E7FCC" w:rsidP="00247A34">
            <w:pPr>
              <w:ind w:firstLine="0"/>
              <w:jc w:val="center"/>
            </w:pPr>
            <w:r>
              <w:t>Диапазон частот для данного типа провода и каната, Гц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202A6A" w14:textId="77777777" w:rsidR="003E7FCC" w:rsidRDefault="003E7FCC" w:rsidP="00247A34">
            <w:pPr>
              <w:ind w:firstLine="0"/>
              <w:jc w:val="center"/>
            </w:pPr>
            <w:r>
              <w:t>Масса груза, кг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081008" w14:textId="77777777" w:rsidR="003E7FCC" w:rsidRDefault="003E7FCC" w:rsidP="00247A34">
            <w:pPr>
              <w:ind w:firstLine="0"/>
              <w:jc w:val="center"/>
            </w:pPr>
            <w:r>
              <w:t>Габаритные размеры, мм</w:t>
            </w:r>
          </w:p>
        </w:tc>
      </w:tr>
      <w:tr w:rsidR="003E7FCC" w14:paraId="47BF5B47" w14:textId="77777777" w:rsidTr="00247A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3393F4" w14:textId="77777777" w:rsidR="003E7FCC" w:rsidRDefault="003E7FCC" w:rsidP="00247A34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BFAB32" w14:textId="77777777" w:rsidR="003E7FCC" w:rsidRDefault="003E7FCC" w:rsidP="00247A34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174F71" w14:textId="77777777" w:rsidR="003E7FCC" w:rsidRDefault="003E7FCC" w:rsidP="00247A34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4F7752" w14:textId="77777777" w:rsidR="003E7FCC" w:rsidRDefault="003E7FCC" w:rsidP="00247A34">
            <w:pPr>
              <w:ind w:firstLine="0"/>
              <w:jc w:val="left"/>
            </w:pP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A16A65" w14:textId="77777777" w:rsidR="003E7FCC" w:rsidRDefault="003E7FCC" w:rsidP="00247A34">
            <w:pPr>
              <w:ind w:firstLine="0"/>
              <w:jc w:val="center"/>
            </w:pPr>
            <w:r>
              <w:t>m1</w:t>
            </w:r>
          </w:p>
        </w:tc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7B63DA" w14:textId="77777777" w:rsidR="003E7FCC" w:rsidRDefault="003E7FCC" w:rsidP="00247A34">
            <w:pPr>
              <w:ind w:firstLine="0"/>
              <w:jc w:val="center"/>
            </w:pPr>
            <w:r>
              <w:t>m2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B2A71F" w14:textId="77777777" w:rsidR="003E7FCC" w:rsidRDefault="003E7FCC" w:rsidP="00247A34">
            <w:pPr>
              <w:ind w:firstLine="0"/>
              <w:jc w:val="center"/>
            </w:pPr>
            <w:r>
              <w:t>D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C20CBA" w14:textId="77777777" w:rsidR="003E7FCC" w:rsidRDefault="003E7FCC" w:rsidP="00247A34">
            <w:pPr>
              <w:ind w:firstLine="0"/>
              <w:jc w:val="center"/>
            </w:pPr>
            <w:r>
              <w:t>H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6F2BD0" w14:textId="77777777" w:rsidR="003E7FCC" w:rsidRDefault="003E7FCC" w:rsidP="00247A34">
            <w:pPr>
              <w:ind w:firstLine="0"/>
              <w:jc w:val="center"/>
            </w:pPr>
            <w:r>
              <w:t>L1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F0A826" w14:textId="77777777" w:rsidR="003E7FCC" w:rsidRDefault="003E7FCC" w:rsidP="00247A34">
            <w:pPr>
              <w:ind w:firstLine="0"/>
              <w:jc w:val="center"/>
            </w:pPr>
            <w:r>
              <w:t>L2</w:t>
            </w:r>
          </w:p>
        </w:tc>
        <w:tc>
          <w:tcPr>
            <w:tcW w:w="5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6F8E9F" w14:textId="77777777" w:rsidR="003E7FCC" w:rsidRDefault="003E7FCC" w:rsidP="00247A34">
            <w:pPr>
              <w:ind w:firstLine="0"/>
              <w:jc w:val="center"/>
            </w:pPr>
            <w:r>
              <w:t>L</w:t>
            </w:r>
          </w:p>
        </w:tc>
      </w:tr>
      <w:tr w:rsidR="003E7FCC" w14:paraId="5B7D7105" w14:textId="77777777" w:rsidTr="00247A34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1D93D4" w14:textId="2C32D7CC" w:rsidR="003E7FCC" w:rsidRDefault="003E7FCC" w:rsidP="00247A34">
            <w:pPr>
              <w:ind w:firstLine="0"/>
              <w:jc w:val="center"/>
            </w:pPr>
            <w:r>
              <w:t>ГВУ (М)-1,</w:t>
            </w:r>
            <w:r>
              <w:t>2</w:t>
            </w:r>
            <w:r>
              <w:t>-</w:t>
            </w:r>
            <w:r>
              <w:t>1,6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B554D6" w14:textId="77777777" w:rsidR="003E7FCC" w:rsidRDefault="003E7FCC" w:rsidP="00247A34">
            <w:pPr>
              <w:ind w:firstLine="0"/>
              <w:jc w:val="center"/>
            </w:pPr>
            <w:r>
              <w:t>17-22/</w:t>
            </w:r>
          </w:p>
          <w:p w14:paraId="70BCE81B" w14:textId="18C7CAA2" w:rsidR="003E7FCC" w:rsidRDefault="003E7FCC" w:rsidP="00247A34">
            <w:pPr>
              <w:ind w:firstLine="0"/>
              <w:jc w:val="center"/>
            </w:pPr>
            <w:r>
              <w:t>13-15</w:t>
            </w:r>
            <w: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214793" w14:textId="6EA05AC9" w:rsidR="003E7FCC" w:rsidRDefault="003E7FCC" w:rsidP="00247A34">
            <w:pPr>
              <w:ind w:firstLine="0"/>
              <w:jc w:val="center"/>
            </w:pPr>
            <w:r>
              <w:t>1</w:t>
            </w:r>
            <w:r>
              <w:t>/1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C39E4F" w14:textId="77163D00" w:rsidR="003E7FCC" w:rsidRDefault="003E7FCC" w:rsidP="00247A34">
            <w:pPr>
              <w:ind w:firstLine="0"/>
              <w:jc w:val="center"/>
            </w:pPr>
            <w:r>
              <w:t>10-55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9CF040" w14:textId="567B20AD" w:rsidR="003E7FCC" w:rsidRDefault="003E7FCC" w:rsidP="00247A34">
            <w:pPr>
              <w:ind w:firstLine="0"/>
              <w:jc w:val="center"/>
            </w:pPr>
            <w:r>
              <w:t>1,2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B99FE5" w14:textId="4A3D1497" w:rsidR="003E7FCC" w:rsidRDefault="003E7FCC" w:rsidP="00247A34">
            <w:pPr>
              <w:ind w:firstLine="0"/>
              <w:jc w:val="center"/>
            </w:pPr>
            <w:r>
              <w:t>1,6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37C318" w14:textId="77777777" w:rsidR="003E7FCC" w:rsidRDefault="003E7FCC" w:rsidP="00247A34">
            <w:pPr>
              <w:ind w:firstLine="0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4464AE" w14:textId="1B39D700" w:rsidR="003E7FCC" w:rsidRDefault="003E7FCC" w:rsidP="00247A34">
            <w:pPr>
              <w:ind w:firstLine="0"/>
              <w:jc w:val="center"/>
            </w:pPr>
            <w:r>
              <w:t>65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D755CE" w14:textId="6D3A9DB7" w:rsidR="003E7FCC" w:rsidRDefault="003E7FCC" w:rsidP="00247A34">
            <w:pPr>
              <w:ind w:firstLine="0"/>
              <w:jc w:val="center"/>
            </w:pPr>
            <w:r>
              <w:t>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039D93" w14:textId="669214B6" w:rsidR="003E7FCC" w:rsidRDefault="003E7FCC" w:rsidP="00247A34">
            <w:pPr>
              <w:ind w:firstLine="0"/>
              <w:jc w:val="center"/>
            </w:pPr>
            <w:r>
              <w:t>250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C0CCCC" w14:textId="414D418C" w:rsidR="003E7FCC" w:rsidRDefault="003E7FCC" w:rsidP="00247A34">
            <w:pPr>
              <w:ind w:firstLine="0"/>
              <w:jc w:val="center"/>
            </w:pPr>
            <w:r>
              <w:t>450</w:t>
            </w:r>
          </w:p>
        </w:tc>
      </w:tr>
    </w:tbl>
    <w:p w14:paraId="4E1E00AB" w14:textId="2135149D" w:rsidR="00BE1FB3" w:rsidRDefault="00BE1FB3" w:rsidP="00C179D9">
      <w:pPr>
        <w:tabs>
          <w:tab w:val="left" w:pos="709"/>
        </w:tabs>
        <w:spacing w:line="276" w:lineRule="auto"/>
        <w:ind w:firstLine="0"/>
        <w:rPr>
          <w:noProof/>
        </w:rPr>
      </w:pPr>
    </w:p>
    <w:p w14:paraId="0C648CFA" w14:textId="77777777" w:rsidR="003E7FCC" w:rsidRDefault="003E7FC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1D4868C" w14:textId="77777777" w:rsidR="00D63804" w:rsidRDefault="00D63804" w:rsidP="00D6380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413A6D1F" w14:textId="77777777" w:rsidR="00D63804" w:rsidRDefault="00D63804" w:rsidP="00D638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797903F1" w14:textId="77777777" w:rsidR="00D63804" w:rsidRDefault="00D63804" w:rsidP="00D6380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329931E8" w14:textId="77777777" w:rsidR="00D63804" w:rsidRDefault="00D63804" w:rsidP="00D6380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A1C66C6" w14:textId="77777777" w:rsidR="00D63804" w:rsidRDefault="00D63804" w:rsidP="00D6380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678D8D" w14:textId="77777777" w:rsidR="00D63804" w:rsidRDefault="00D63804" w:rsidP="00D6380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AE5F86" w14:textId="77777777" w:rsidR="00D63804" w:rsidRDefault="00D63804" w:rsidP="00D6380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B93508D" w14:textId="77777777" w:rsidR="00D63804" w:rsidRDefault="00D63804" w:rsidP="00D6380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D8605E4" w14:textId="77777777" w:rsidR="00D63804" w:rsidRDefault="00D63804" w:rsidP="00D6380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599CDF68" w14:textId="77777777" w:rsidR="00D63804" w:rsidRDefault="00D63804" w:rsidP="00D6380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723381FA" w14:textId="77777777" w:rsidR="00D63804" w:rsidRDefault="00D63804" w:rsidP="00D6380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D0E54EC" w14:textId="77777777" w:rsidR="00D63804" w:rsidRDefault="00D63804" w:rsidP="00D6380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69DCBA5F" w14:textId="77777777" w:rsidR="00D63804" w:rsidRDefault="00D63804" w:rsidP="00D63804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3E6CA24" w14:textId="77777777" w:rsidR="00D63804" w:rsidRDefault="00D63804" w:rsidP="00D63804">
      <w:pPr>
        <w:pStyle w:val="ad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3449-001-52819896-2010 «Арматура линейная защитная»;</w:t>
      </w:r>
    </w:p>
    <w:p w14:paraId="57E5BC0A" w14:textId="77777777" w:rsidR="00D63804" w:rsidRDefault="00D63804" w:rsidP="00D63804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36BBA3B" w14:textId="77777777" w:rsidR="00D63804" w:rsidRDefault="00D63804" w:rsidP="00D638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76D420CD" w14:textId="77777777" w:rsidR="00D63804" w:rsidRDefault="00D63804" w:rsidP="00D638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>
        <w:rPr>
          <w:color w:val="000000"/>
          <w:sz w:val="24"/>
          <w:szCs w:val="24"/>
        </w:rPr>
        <w:t xml:space="preserve">ГОСТ 14192–96, </w:t>
      </w:r>
      <w:r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2FB6197" w14:textId="77777777" w:rsidR="00D63804" w:rsidRDefault="00D63804" w:rsidP="00D638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0DBC748" w14:textId="77777777" w:rsidR="00D63804" w:rsidRDefault="00D63804" w:rsidP="00D63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A78DE70" w14:textId="77777777" w:rsidR="00D63804" w:rsidRDefault="00D63804" w:rsidP="00D63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9FA3AE4" w14:textId="77777777" w:rsidR="00D63804" w:rsidRDefault="00D63804" w:rsidP="00D6380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2FB20C41" w14:textId="77777777" w:rsidR="00D63804" w:rsidRDefault="00D63804" w:rsidP="00D63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C8CE1C5" w14:textId="77777777" w:rsidR="00D63804" w:rsidRDefault="00D63804" w:rsidP="00D63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3BE1956" w14:textId="77777777" w:rsidR="00D63804" w:rsidRDefault="00D63804" w:rsidP="00D63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DEB8C1" w14:textId="77777777" w:rsidR="00D63804" w:rsidRDefault="00D63804" w:rsidP="00D6380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162AD03" w14:textId="3437E406" w:rsidR="00D63804" w:rsidRDefault="002828BD" w:rsidP="00D63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линейной 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943151" w14:textId="77777777" w:rsidR="00D63804" w:rsidRDefault="00D63804" w:rsidP="00D63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D34D97A" w14:textId="77777777" w:rsidR="00D63804" w:rsidRDefault="00D63804" w:rsidP="00D6380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F87EA20" w14:textId="77777777" w:rsidR="00D63804" w:rsidRDefault="00D63804" w:rsidP="00D63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C2D8813" w14:textId="77777777" w:rsidR="00D63804" w:rsidRDefault="00D63804" w:rsidP="00D63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C9E817" w14:textId="77777777" w:rsidR="00D63804" w:rsidRDefault="00D63804" w:rsidP="00D6380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1D9941E" w14:textId="77777777" w:rsidR="00D63804" w:rsidRDefault="00D63804" w:rsidP="00D63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31433F6" w14:textId="77777777" w:rsidR="00D63804" w:rsidRDefault="00D63804" w:rsidP="00D63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691A683D" w14:textId="77777777" w:rsidR="00D63804" w:rsidRDefault="00D63804" w:rsidP="00D63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1DE060" w14:textId="77777777" w:rsidR="00D63804" w:rsidRDefault="00D63804" w:rsidP="00D63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6359226" w14:textId="77777777" w:rsidR="00D63804" w:rsidRDefault="00D63804" w:rsidP="00D63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>
        <w:rPr>
          <w:color w:val="000000"/>
          <w:sz w:val="24"/>
          <w:szCs w:val="24"/>
        </w:rPr>
        <w:t>ГОСТ 14192 – 96</w:t>
      </w:r>
      <w:r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0349C63" w14:textId="77777777" w:rsidR="00D63804" w:rsidRDefault="00D63804" w:rsidP="00D63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D6060F9" w14:textId="77777777" w:rsidR="00D63804" w:rsidRDefault="00D63804" w:rsidP="00D63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5751695" w14:textId="77777777" w:rsidR="00D63804" w:rsidRDefault="00D63804" w:rsidP="00D63804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07F04213" w14:textId="77777777" w:rsidR="00D63804" w:rsidRDefault="00D63804" w:rsidP="00D638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723949E" w14:textId="77777777" w:rsidR="00D63804" w:rsidRDefault="00D63804" w:rsidP="00D63804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B093057" w14:textId="387C4BC9" w:rsidR="00D63804" w:rsidRDefault="00D63804" w:rsidP="00D63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«Росести Центра» и ответственными представителями Поставщика при получении их на склад.</w:t>
      </w:r>
    </w:p>
    <w:p w14:paraId="4A904342" w14:textId="77777777" w:rsidR="00D63804" w:rsidRDefault="00D63804" w:rsidP="00D638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E00D8" w14:textId="77777777" w:rsidR="001D6900" w:rsidRPr="0052681C" w:rsidRDefault="001D6900" w:rsidP="00451C4D">
      <w:pPr>
        <w:rPr>
          <w:sz w:val="26"/>
          <w:szCs w:val="26"/>
        </w:rPr>
      </w:pPr>
    </w:p>
    <w:p w14:paraId="4E1E00D9" w14:textId="77777777" w:rsidR="004A2665" w:rsidRPr="0052681C" w:rsidRDefault="004A2665" w:rsidP="00451C4D">
      <w:pPr>
        <w:rPr>
          <w:sz w:val="26"/>
          <w:szCs w:val="26"/>
        </w:rPr>
      </w:pPr>
    </w:p>
    <w:p w14:paraId="4E1E00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E00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1E00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DF304" w14:textId="77777777" w:rsidR="0090546E" w:rsidRDefault="0090546E">
      <w:r>
        <w:separator/>
      </w:r>
    </w:p>
  </w:endnote>
  <w:endnote w:type="continuationSeparator" w:id="0">
    <w:p w14:paraId="7AFB798B" w14:textId="77777777" w:rsidR="0090546E" w:rsidRDefault="00905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A5E1" w14:textId="77777777" w:rsidR="0090546E" w:rsidRDefault="0090546E">
      <w:r>
        <w:separator/>
      </w:r>
    </w:p>
  </w:footnote>
  <w:footnote w:type="continuationSeparator" w:id="0">
    <w:p w14:paraId="42539CEE" w14:textId="77777777" w:rsidR="0090546E" w:rsidRDefault="00905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E00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E00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E33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6F5D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28B"/>
    <w:rsid w:val="00210D71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28BD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E7FCC"/>
    <w:rsid w:val="003F01BF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0E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8D3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68B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D38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FC4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6FCD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237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3B4"/>
    <w:rsid w:val="0084697B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05B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031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46E"/>
    <w:rsid w:val="00905644"/>
    <w:rsid w:val="00905DC5"/>
    <w:rsid w:val="0091065E"/>
    <w:rsid w:val="00910A7C"/>
    <w:rsid w:val="009134A5"/>
    <w:rsid w:val="00913BC4"/>
    <w:rsid w:val="00915176"/>
    <w:rsid w:val="00916AF6"/>
    <w:rsid w:val="009200FF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1CB4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1AB9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9D7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3804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3D74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4A6D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BE1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06A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1E0076"/>
  <w15:docId w15:val="{7B7DC451-9998-44DD-9CC3-3E488AAF7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821237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5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DC3CEBA-F230-44FA-A691-F75EE864C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37A64A-B4D8-437F-9143-66F51D7EA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25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Лепейко Марина Викторовна</cp:lastModifiedBy>
  <cp:revision>5</cp:revision>
  <cp:lastPrinted>2010-09-30T13:29:00Z</cp:lastPrinted>
  <dcterms:created xsi:type="dcterms:W3CDTF">2019-10-23T14:43:00Z</dcterms:created>
  <dcterms:modified xsi:type="dcterms:W3CDTF">2023-02-16T11:25:00Z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